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101" w:rsidRDefault="007F4101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7F4101" w:rsidRPr="00A22DCF" w:rsidRDefault="007F4101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:rsidR="007F4101" w:rsidRPr="00A22DCF" w:rsidRDefault="007F4101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F4101" w:rsidRPr="00A22DCF" w:rsidRDefault="007F4101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bookmarkStart w:id="0" w:name="_GoBack"/>
      <w:bookmarkEnd w:id="0"/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7F4101" w:rsidRPr="00A22DCF" w:rsidRDefault="007F4101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:rsidR="007F4101" w:rsidRPr="00A22DCF" w:rsidRDefault="007F4101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F4101" w:rsidRPr="00842991" w:rsidRDefault="007F4101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7F4101" w:rsidRPr="00262D61" w:rsidRDefault="007F4101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7F4101" w:rsidRPr="00A22DCF" w:rsidRDefault="007F4101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F4101" w:rsidRPr="00842991" w:rsidRDefault="007F4101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7F4101" w:rsidRPr="00A22DCF" w:rsidRDefault="007F4101" w:rsidP="00C4103F">
      <w:pPr>
        <w:rPr>
          <w:rFonts w:ascii="Arial" w:hAnsi="Arial" w:cs="Arial"/>
          <w:sz w:val="21"/>
          <w:szCs w:val="21"/>
        </w:rPr>
      </w:pPr>
    </w:p>
    <w:p w:rsidR="007F4101" w:rsidRPr="00262D61" w:rsidRDefault="007F4101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7F4101" w:rsidRDefault="007F4101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składane na podstawie art. 25a ust. 1 ust</w:t>
      </w:r>
      <w:r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:rsidR="007F4101" w:rsidRPr="00A22DCF" w:rsidRDefault="007F4101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Prawo zamówień publicznych (dalej jako: ustawa Pzp), </w:t>
      </w:r>
    </w:p>
    <w:p w:rsidR="007F4101" w:rsidRPr="00262D61" w:rsidRDefault="007F4101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POSTĘPOWANIU </w:t>
      </w:r>
      <w:r>
        <w:rPr>
          <w:rFonts w:ascii="Arial" w:hAnsi="Arial" w:cs="Arial"/>
          <w:b/>
          <w:sz w:val="21"/>
          <w:szCs w:val="21"/>
          <w:u w:val="single"/>
        </w:rPr>
        <w:br/>
      </w:r>
    </w:p>
    <w:p w:rsidR="007F4101" w:rsidRDefault="007F4101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7F4101" w:rsidRPr="00A22DCF" w:rsidRDefault="007F4101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7F4101" w:rsidRDefault="007F4101" w:rsidP="004C4854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Pr="00A22DCF">
        <w:rPr>
          <w:rFonts w:ascii="Arial" w:hAnsi="Arial" w:cs="Arial"/>
          <w:sz w:val="21"/>
          <w:szCs w:val="21"/>
        </w:rPr>
        <w:t>……………………………………………………………..</w:t>
      </w:r>
      <w:r>
        <w:rPr>
          <w:rFonts w:ascii="Arial" w:hAnsi="Arial" w:cs="Arial"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…………………</w:t>
      </w:r>
      <w:r>
        <w:rPr>
          <w:rFonts w:ascii="Arial" w:hAnsi="Arial" w:cs="Arial"/>
          <w:sz w:val="21"/>
          <w:szCs w:val="21"/>
        </w:rPr>
        <w:t>……………………………</w:t>
      </w:r>
      <w:r w:rsidRPr="00A22DCF">
        <w:rPr>
          <w:rFonts w:ascii="Arial" w:hAnsi="Arial" w:cs="Arial"/>
          <w:sz w:val="21"/>
          <w:szCs w:val="21"/>
        </w:rPr>
        <w:t>…….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:rsidR="007F4101" w:rsidRDefault="007F4101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7F4101" w:rsidRPr="00A22DCF" w:rsidRDefault="007F4101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7F4101" w:rsidRPr="00E31C06" w:rsidRDefault="007F4101" w:rsidP="00C014B5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>
        <w:rPr>
          <w:rFonts w:ascii="Arial" w:hAnsi="Arial" w:cs="Arial"/>
          <w:b/>
          <w:sz w:val="21"/>
          <w:szCs w:val="21"/>
        </w:rPr>
        <w:t>:</w:t>
      </w:r>
    </w:p>
    <w:p w:rsidR="007F4101" w:rsidRDefault="007F4101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7F4101" w:rsidRDefault="007F4101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  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</w:p>
    <w:p w:rsidR="007F4101" w:rsidRPr="00025C8D" w:rsidRDefault="007F4101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7F4101" w:rsidRPr="003E1710" w:rsidRDefault="007F4101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7F4101" w:rsidRPr="003E1710" w:rsidRDefault="007F4101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F4101" w:rsidRPr="003E1710" w:rsidRDefault="007F4101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7F4101" w:rsidRPr="00190D6E" w:rsidRDefault="007F4101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7F4101" w:rsidRPr="00A22DCF" w:rsidRDefault="007F4101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:rsidR="007F4101" w:rsidRDefault="007F4101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7F4101" w:rsidRDefault="007F4101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F4101" w:rsidRPr="004D7E48" w:rsidRDefault="007F4101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F4101" w:rsidRPr="00B15FD3" w:rsidRDefault="007F4101" w:rsidP="00A24C2D">
      <w:pPr>
        <w:shd w:val="clear" w:color="auto" w:fill="BFBF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ZWIĄZKU Z POLEGANIEM NA ZASOBACH INNYCH PODMIOTÓW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:rsidR="007F4101" w:rsidRDefault="007F410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zasobach następującego/ych </w:t>
      </w:r>
      <w:r w:rsidRPr="00A22DCF">
        <w:rPr>
          <w:rFonts w:ascii="Arial" w:hAnsi="Arial" w:cs="Arial"/>
          <w:sz w:val="21"/>
          <w:szCs w:val="21"/>
        </w:rPr>
        <w:t>podmiotu/ów: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:rsidR="007F4101" w:rsidRDefault="007F410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………………………………………….……………………………………..,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</w:t>
      </w:r>
    </w:p>
    <w:p w:rsidR="007F4101" w:rsidRDefault="007F410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7F4101" w:rsidRDefault="007F410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7F4101" w:rsidRDefault="007F410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F4101" w:rsidRPr="003E1710" w:rsidRDefault="007F410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7F4101" w:rsidRPr="003E1710" w:rsidRDefault="007F410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F4101" w:rsidRPr="003E1710" w:rsidRDefault="007F410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7F4101" w:rsidRPr="00190D6E" w:rsidRDefault="007F410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7F4101" w:rsidRDefault="007F4101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7F4101" w:rsidRDefault="007F4101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F4101" w:rsidRPr="00190D6E" w:rsidRDefault="007F4101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F4101" w:rsidRPr="001D3A19" w:rsidRDefault="007F4101" w:rsidP="00634311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7F4101" w:rsidRPr="00A22DCF" w:rsidRDefault="007F4101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7F4101" w:rsidRPr="00A22DCF" w:rsidRDefault="007F4101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7F4101" w:rsidRDefault="007F4101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F4101" w:rsidRPr="003E1710" w:rsidRDefault="007F4101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7F4101" w:rsidRPr="003E1710" w:rsidRDefault="007F4101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F4101" w:rsidRPr="003E1710" w:rsidRDefault="007F4101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7F4101" w:rsidRPr="00190D6E" w:rsidRDefault="007F4101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7F4101" w:rsidRPr="00A22DCF" w:rsidRDefault="007F4101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7F4101" w:rsidRPr="00A22DCF" w:rsidSect="00025C8D">
      <w:headerReference w:type="default" r:id="rId7"/>
      <w:footerReference w:type="even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101" w:rsidRDefault="007F4101" w:rsidP="0038231F">
      <w:pPr>
        <w:spacing w:after="0" w:line="240" w:lineRule="auto"/>
      </w:pPr>
      <w:r>
        <w:separator/>
      </w:r>
    </w:p>
  </w:endnote>
  <w:endnote w:type="continuationSeparator" w:id="0">
    <w:p w:rsidR="007F4101" w:rsidRDefault="007F410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101" w:rsidRDefault="007F4101" w:rsidP="001E66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F4101" w:rsidRDefault="007F4101" w:rsidP="002C656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101" w:rsidRDefault="007F4101" w:rsidP="001E66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7F4101" w:rsidRDefault="007F4101" w:rsidP="002C656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101" w:rsidRDefault="007F4101" w:rsidP="0038231F">
      <w:pPr>
        <w:spacing w:after="0" w:line="240" w:lineRule="auto"/>
      </w:pPr>
      <w:r>
        <w:separator/>
      </w:r>
    </w:p>
  </w:footnote>
  <w:footnote w:type="continuationSeparator" w:id="0">
    <w:p w:rsidR="007F4101" w:rsidRDefault="007F410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101" w:rsidRDefault="007F4101">
    <w:pPr>
      <w:pStyle w:val="Header"/>
    </w:pPr>
    <w:r>
      <w:t xml:space="preserve">ZP/PN/2018/23 – odczynniki i dzierżawa  sprzętu                             </w:t>
    </w:r>
    <w:r>
      <w:tab/>
      <w:t xml:space="preserve">  Załącznik nr 3 do SIWZ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03F"/>
    <w:rsid w:val="00025C8D"/>
    <w:rsid w:val="000303EE"/>
    <w:rsid w:val="00073C3D"/>
    <w:rsid w:val="000809B6"/>
    <w:rsid w:val="000B1025"/>
    <w:rsid w:val="000B54D1"/>
    <w:rsid w:val="000C021E"/>
    <w:rsid w:val="000C18AF"/>
    <w:rsid w:val="000C46A2"/>
    <w:rsid w:val="000D6492"/>
    <w:rsid w:val="000D6F17"/>
    <w:rsid w:val="000D73C4"/>
    <w:rsid w:val="000E4D37"/>
    <w:rsid w:val="00125216"/>
    <w:rsid w:val="00167D04"/>
    <w:rsid w:val="001902D2"/>
    <w:rsid w:val="00190D6E"/>
    <w:rsid w:val="001C6945"/>
    <w:rsid w:val="001D3A19"/>
    <w:rsid w:val="001E6634"/>
    <w:rsid w:val="001F027E"/>
    <w:rsid w:val="00203A40"/>
    <w:rsid w:val="002168A8"/>
    <w:rsid w:val="00255142"/>
    <w:rsid w:val="00256CEC"/>
    <w:rsid w:val="00262272"/>
    <w:rsid w:val="00262D61"/>
    <w:rsid w:val="00271F2C"/>
    <w:rsid w:val="00290B01"/>
    <w:rsid w:val="002C1C7B"/>
    <w:rsid w:val="002C4948"/>
    <w:rsid w:val="002C656C"/>
    <w:rsid w:val="002D550B"/>
    <w:rsid w:val="002E641A"/>
    <w:rsid w:val="00313417"/>
    <w:rsid w:val="00313911"/>
    <w:rsid w:val="00333209"/>
    <w:rsid w:val="00337073"/>
    <w:rsid w:val="00350CD9"/>
    <w:rsid w:val="00351F8A"/>
    <w:rsid w:val="00364235"/>
    <w:rsid w:val="0036581B"/>
    <w:rsid w:val="0038231F"/>
    <w:rsid w:val="003B2070"/>
    <w:rsid w:val="003B214C"/>
    <w:rsid w:val="003B7238"/>
    <w:rsid w:val="003C3B64"/>
    <w:rsid w:val="003E0A8F"/>
    <w:rsid w:val="003E1710"/>
    <w:rsid w:val="003F024C"/>
    <w:rsid w:val="00434CC2"/>
    <w:rsid w:val="00457CFA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56E4D"/>
    <w:rsid w:val="005641F0"/>
    <w:rsid w:val="005C39CA"/>
    <w:rsid w:val="005E176A"/>
    <w:rsid w:val="00634311"/>
    <w:rsid w:val="00636E7D"/>
    <w:rsid w:val="0069624E"/>
    <w:rsid w:val="006A3A1F"/>
    <w:rsid w:val="006A52B6"/>
    <w:rsid w:val="006F0034"/>
    <w:rsid w:val="006F1662"/>
    <w:rsid w:val="006F3D32"/>
    <w:rsid w:val="007118F0"/>
    <w:rsid w:val="007129E5"/>
    <w:rsid w:val="0072560B"/>
    <w:rsid w:val="00746532"/>
    <w:rsid w:val="00751725"/>
    <w:rsid w:val="00756C8F"/>
    <w:rsid w:val="007840F2"/>
    <w:rsid w:val="007936D6"/>
    <w:rsid w:val="007961C8"/>
    <w:rsid w:val="007970F1"/>
    <w:rsid w:val="007B01C8"/>
    <w:rsid w:val="007D5B61"/>
    <w:rsid w:val="007E2F69"/>
    <w:rsid w:val="007E5047"/>
    <w:rsid w:val="007F4101"/>
    <w:rsid w:val="00804F07"/>
    <w:rsid w:val="008118D9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E2DD1"/>
    <w:rsid w:val="008F3B4E"/>
    <w:rsid w:val="008F4010"/>
    <w:rsid w:val="0091264E"/>
    <w:rsid w:val="00913325"/>
    <w:rsid w:val="009301A2"/>
    <w:rsid w:val="009440B7"/>
    <w:rsid w:val="00952535"/>
    <w:rsid w:val="00956C26"/>
    <w:rsid w:val="00960337"/>
    <w:rsid w:val="00975019"/>
    <w:rsid w:val="00975C49"/>
    <w:rsid w:val="009C7756"/>
    <w:rsid w:val="00A15F7E"/>
    <w:rsid w:val="00A166B0"/>
    <w:rsid w:val="00A22DCF"/>
    <w:rsid w:val="00A24C2D"/>
    <w:rsid w:val="00A276E4"/>
    <w:rsid w:val="00A3062E"/>
    <w:rsid w:val="00A347DE"/>
    <w:rsid w:val="00AE6FF2"/>
    <w:rsid w:val="00B0088C"/>
    <w:rsid w:val="00B15219"/>
    <w:rsid w:val="00B15FD3"/>
    <w:rsid w:val="00B34079"/>
    <w:rsid w:val="00B47D5E"/>
    <w:rsid w:val="00B8005E"/>
    <w:rsid w:val="00B90E42"/>
    <w:rsid w:val="00BB0C3C"/>
    <w:rsid w:val="00C014B5"/>
    <w:rsid w:val="00C4103F"/>
    <w:rsid w:val="00C57DEB"/>
    <w:rsid w:val="00C75128"/>
    <w:rsid w:val="00C81012"/>
    <w:rsid w:val="00C8342C"/>
    <w:rsid w:val="00C95184"/>
    <w:rsid w:val="00D07657"/>
    <w:rsid w:val="00D23F3D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21B42"/>
    <w:rsid w:val="00E309E9"/>
    <w:rsid w:val="00E31C06"/>
    <w:rsid w:val="00E56527"/>
    <w:rsid w:val="00E64482"/>
    <w:rsid w:val="00E65685"/>
    <w:rsid w:val="00E66B0E"/>
    <w:rsid w:val="00E73190"/>
    <w:rsid w:val="00E73CEB"/>
    <w:rsid w:val="00EB7CDE"/>
    <w:rsid w:val="00EE1FBF"/>
    <w:rsid w:val="00EF1EE6"/>
    <w:rsid w:val="00EF74CA"/>
    <w:rsid w:val="00F04280"/>
    <w:rsid w:val="00F158DC"/>
    <w:rsid w:val="00F365F2"/>
    <w:rsid w:val="00F43919"/>
    <w:rsid w:val="00F82F12"/>
    <w:rsid w:val="00FC0317"/>
    <w:rsid w:val="00FC6193"/>
    <w:rsid w:val="00FD2A8B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24E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301A2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38231F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38231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8231F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38231F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C694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C6945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520174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20174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201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2017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017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2C656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304</Words>
  <Characters>1827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Remigiusz Stępień</dc:creator>
  <cp:keywords/>
  <dc:description/>
  <cp:lastModifiedBy>w.swierczewski</cp:lastModifiedBy>
  <cp:revision>3</cp:revision>
  <cp:lastPrinted>2017-09-12T06:36:00Z</cp:lastPrinted>
  <dcterms:created xsi:type="dcterms:W3CDTF">2018-03-20T11:29:00Z</dcterms:created>
  <dcterms:modified xsi:type="dcterms:W3CDTF">2018-03-20T12:21:00Z</dcterms:modified>
</cp:coreProperties>
</file>