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AD5" w:rsidRPr="00F9632C" w:rsidRDefault="008F3AD5" w:rsidP="00F23A23">
      <w:pPr>
        <w:tabs>
          <w:tab w:val="left" w:pos="2805"/>
        </w:tabs>
        <w:rPr>
          <w:color w:val="FF0000"/>
        </w:rPr>
      </w:pPr>
      <w:r w:rsidRPr="00F9632C">
        <w:rPr>
          <w:color w:val="FF0000"/>
        </w:rPr>
        <w:t>Nr sprawy: ZP/PN/201</w:t>
      </w:r>
      <w:r>
        <w:rPr>
          <w:color w:val="FF0000"/>
        </w:rPr>
        <w:t>9</w:t>
      </w:r>
      <w:r w:rsidRPr="00F9632C">
        <w:rPr>
          <w:color w:val="FF0000"/>
        </w:rPr>
        <w:t>/</w:t>
      </w:r>
      <w:r>
        <w:rPr>
          <w:color w:val="FF0000"/>
        </w:rPr>
        <w:t>49</w:t>
      </w:r>
      <w:r w:rsidRPr="00F9632C">
        <w:rPr>
          <w:color w:val="FF0000"/>
        </w:rPr>
        <w:t xml:space="preserve"> - obsługa prawna</w:t>
      </w:r>
      <w:r>
        <w:rPr>
          <w:color w:val="FF0000"/>
        </w:rPr>
        <w:t xml:space="preserve"> </w:t>
      </w:r>
      <w:bookmarkStart w:id="0" w:name="_GoBack"/>
      <w:bookmarkEnd w:id="0"/>
    </w:p>
    <w:p w:rsidR="008F3AD5" w:rsidRDefault="008F3AD5" w:rsidP="00495FC3">
      <w:pPr>
        <w:jc w:val="right"/>
      </w:pPr>
      <w:r>
        <w:t>Załącznik Nr 1 do SIWZ</w:t>
      </w:r>
    </w:p>
    <w:p w:rsidR="008F3AD5" w:rsidRDefault="008F3AD5" w:rsidP="00495FC3">
      <w:pPr>
        <w:jc w:val="right"/>
      </w:pPr>
    </w:p>
    <w:p w:rsidR="008F3AD5" w:rsidRPr="008D1F56" w:rsidRDefault="008F3AD5" w:rsidP="00495FC3">
      <w:pPr>
        <w:jc w:val="center"/>
        <w:rPr>
          <w:b/>
        </w:rPr>
      </w:pPr>
      <w:r w:rsidRPr="008D1F56">
        <w:rPr>
          <w:b/>
        </w:rPr>
        <w:t>FORMULARZ OFERTOWY</w:t>
      </w:r>
    </w:p>
    <w:p w:rsidR="008F3AD5" w:rsidRPr="008D1F56" w:rsidRDefault="008F3AD5" w:rsidP="00495FC3">
      <w:pPr>
        <w:jc w:val="center"/>
        <w:rPr>
          <w:b/>
        </w:rPr>
      </w:pPr>
      <w:r w:rsidRPr="008D1F56">
        <w:rPr>
          <w:b/>
        </w:rPr>
        <w:t xml:space="preserve">POSTĘPOWANIA O ZABEZPIECZENIE KOMPLEKSOWEJ OBSŁUGI PRAWNEJ </w:t>
      </w:r>
    </w:p>
    <w:p w:rsidR="008F3AD5" w:rsidRDefault="008F3AD5" w:rsidP="00495FC3">
      <w:pPr>
        <w:jc w:val="center"/>
      </w:pPr>
    </w:p>
    <w:p w:rsidR="008F3AD5" w:rsidRDefault="008F3AD5" w:rsidP="00495FC3">
      <w:r>
        <w:t>Dane dotyczące Wykonawcy:</w:t>
      </w:r>
    </w:p>
    <w:p w:rsidR="008F3AD5" w:rsidRDefault="008F3AD5" w:rsidP="00495FC3">
      <w:r>
        <w:t>Nazwa: ……………………………………………………………………………………………………………………………………………….</w:t>
      </w:r>
    </w:p>
    <w:p w:rsidR="008F3AD5" w:rsidRDefault="008F3AD5" w:rsidP="00495FC3">
      <w:r>
        <w:t>Siedziba: …………………………………………………………………………………………………………………………………………….</w:t>
      </w:r>
    </w:p>
    <w:p w:rsidR="008F3AD5" w:rsidRPr="00EF46AB" w:rsidRDefault="008F3AD5" w:rsidP="00495FC3">
      <w:pPr>
        <w:rPr>
          <w:lang w:val="de-DE"/>
        </w:rPr>
      </w:pPr>
      <w:r w:rsidRPr="00EF46AB">
        <w:rPr>
          <w:lang w:val="de-DE"/>
        </w:rPr>
        <w:t>Nr telefonu: …………………………………………………………… fax: ……………………………………………………………..……</w:t>
      </w:r>
    </w:p>
    <w:p w:rsidR="008F3AD5" w:rsidRPr="00EF46AB" w:rsidRDefault="008F3AD5" w:rsidP="00495FC3">
      <w:pPr>
        <w:rPr>
          <w:lang w:val="de-DE"/>
        </w:rPr>
      </w:pPr>
      <w:r w:rsidRPr="00EF46AB">
        <w:rPr>
          <w:lang w:val="de-DE"/>
        </w:rPr>
        <w:t>Adres e-mail: ……………………………………………………………………………………………………………………………………….</w:t>
      </w:r>
    </w:p>
    <w:p w:rsidR="008F3AD5" w:rsidRPr="00990B34" w:rsidRDefault="008F3AD5" w:rsidP="00495FC3">
      <w:r w:rsidRPr="00990B34">
        <w:t>NIP ………………………………………………………………… REGON ……………………………………………………………………..</w:t>
      </w:r>
    </w:p>
    <w:p w:rsidR="008F3AD5" w:rsidRPr="00990B34" w:rsidRDefault="008F3AD5" w:rsidP="00495FC3"/>
    <w:p w:rsidR="008F3AD5" w:rsidRDefault="008F3AD5" w:rsidP="00495FC3">
      <w:r>
        <w:t>Osoba uprawniona do reprezentacji Wykonawcy: ……………………………………………………………………………..</w:t>
      </w:r>
    </w:p>
    <w:p w:rsidR="008F3AD5" w:rsidRDefault="008F3AD5" w:rsidP="00495FC3">
      <w:r>
        <w:t>Osoba wyznaczona do kontaktu z Zamawiającym: ………………………………………………………………………………</w:t>
      </w:r>
    </w:p>
    <w:p w:rsidR="008F3AD5" w:rsidRDefault="008F3AD5" w:rsidP="00495FC3">
      <w:pPr>
        <w:jc w:val="center"/>
        <w:rPr>
          <w:b/>
          <w:sz w:val="28"/>
        </w:rPr>
      </w:pPr>
    </w:p>
    <w:p w:rsidR="008F3AD5" w:rsidRDefault="008F3AD5" w:rsidP="00495FC3">
      <w:pPr>
        <w:jc w:val="center"/>
        <w:rPr>
          <w:b/>
          <w:sz w:val="28"/>
        </w:rPr>
      </w:pPr>
      <w:r w:rsidRPr="008D1F56">
        <w:rPr>
          <w:b/>
          <w:sz w:val="28"/>
        </w:rPr>
        <w:t>O  F  E  R  T A</w:t>
      </w:r>
    </w:p>
    <w:p w:rsidR="008F3AD5" w:rsidRPr="00A12381" w:rsidRDefault="008F3AD5" w:rsidP="00495FC3">
      <w:pPr>
        <w:jc w:val="both"/>
        <w:rPr>
          <w:b/>
          <w:i/>
        </w:rPr>
      </w:pPr>
      <w:r>
        <w:t xml:space="preserve">Niniejszym składam ofertę na realizację zamówienia: </w:t>
      </w:r>
      <w:r w:rsidRPr="00A12381">
        <w:rPr>
          <w:b/>
          <w:i/>
        </w:rPr>
        <w:t xml:space="preserve">Kompleksowej obsługi prawnej Specjalistycznego Centrum Medycznego </w:t>
      </w:r>
      <w:r>
        <w:rPr>
          <w:b/>
          <w:i/>
        </w:rPr>
        <w:t xml:space="preserve"> im. św. Jana Pawła II </w:t>
      </w:r>
      <w:r w:rsidRPr="00A12381">
        <w:rPr>
          <w:b/>
          <w:i/>
        </w:rPr>
        <w:t>Spółki Akcyjnej</w:t>
      </w:r>
      <w:r>
        <w:rPr>
          <w:b/>
          <w:i/>
        </w:rPr>
        <w:t xml:space="preserve"> w Polanicy-Zdroju</w:t>
      </w:r>
    </w:p>
    <w:p w:rsidR="008F3AD5" w:rsidRDefault="008F3AD5" w:rsidP="00495FC3">
      <w:pPr>
        <w:pStyle w:val="ListParagraph"/>
        <w:numPr>
          <w:ilvl w:val="0"/>
          <w:numId w:val="1"/>
        </w:numPr>
        <w:jc w:val="both"/>
      </w:pPr>
      <w:r>
        <w:t>Wynagrodzenie ryczałtowe obejmujące przedmiot postępowania określony w Specyfikacji Istotnych Warunków Zamówienia w kwocie: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03"/>
        <w:gridCol w:w="2303"/>
        <w:gridCol w:w="2303"/>
        <w:gridCol w:w="2303"/>
      </w:tblGrid>
      <w:tr w:rsidR="008F3AD5" w:rsidRPr="00AC5002" w:rsidTr="00AC5002">
        <w:tc>
          <w:tcPr>
            <w:tcW w:w="2303" w:type="dxa"/>
          </w:tcPr>
          <w:p w:rsidR="008F3AD5" w:rsidRPr="00AC5002" w:rsidRDefault="008F3AD5" w:rsidP="00AC5002">
            <w:pPr>
              <w:jc w:val="both"/>
            </w:pPr>
            <w:r w:rsidRPr="00AC5002">
              <w:t>Przedmiot zamówienia</w:t>
            </w:r>
          </w:p>
        </w:tc>
        <w:tc>
          <w:tcPr>
            <w:tcW w:w="2303" w:type="dxa"/>
          </w:tcPr>
          <w:p w:rsidR="008F3AD5" w:rsidRPr="00AC5002" w:rsidRDefault="008F3AD5" w:rsidP="001A785C">
            <w:r w:rsidRPr="00AC5002">
              <w:t>Miesięczna kwota ryczałtowa brutto</w:t>
            </w:r>
          </w:p>
        </w:tc>
        <w:tc>
          <w:tcPr>
            <w:tcW w:w="2303" w:type="dxa"/>
          </w:tcPr>
          <w:p w:rsidR="008F3AD5" w:rsidRPr="00AC5002" w:rsidRDefault="008F3AD5" w:rsidP="00AC5002">
            <w:pPr>
              <w:jc w:val="both"/>
            </w:pPr>
            <w:r w:rsidRPr="00AC5002">
              <w:t xml:space="preserve">Okres obowiązywania umowy </w:t>
            </w:r>
          </w:p>
        </w:tc>
        <w:tc>
          <w:tcPr>
            <w:tcW w:w="2303" w:type="dxa"/>
          </w:tcPr>
          <w:p w:rsidR="008F3AD5" w:rsidRPr="00AC5002" w:rsidRDefault="008F3AD5" w:rsidP="001A785C">
            <w:r w:rsidRPr="00AC5002">
              <w:t>Kwota zamówienia brutto</w:t>
            </w:r>
          </w:p>
        </w:tc>
      </w:tr>
      <w:tr w:rsidR="008F3AD5" w:rsidRPr="00AC5002" w:rsidTr="00AC5002">
        <w:tc>
          <w:tcPr>
            <w:tcW w:w="2303" w:type="dxa"/>
          </w:tcPr>
          <w:p w:rsidR="008F3AD5" w:rsidRPr="00AC5002" w:rsidRDefault="008F3AD5" w:rsidP="00AC5002">
            <w:pPr>
              <w:jc w:val="both"/>
            </w:pPr>
            <w:r w:rsidRPr="00AC5002">
              <w:t xml:space="preserve">Kompleksowa obsługa prawna Specjalistycznego Centrum Medycznego </w:t>
            </w:r>
            <w:r>
              <w:t xml:space="preserve">im. św. Jana Pawła II </w:t>
            </w:r>
            <w:r w:rsidRPr="00AC5002">
              <w:t>Spółki Akcyjnej</w:t>
            </w:r>
          </w:p>
        </w:tc>
        <w:tc>
          <w:tcPr>
            <w:tcW w:w="2303" w:type="dxa"/>
          </w:tcPr>
          <w:p w:rsidR="008F3AD5" w:rsidRPr="00AC5002" w:rsidRDefault="008F3AD5" w:rsidP="001A785C"/>
        </w:tc>
        <w:tc>
          <w:tcPr>
            <w:tcW w:w="2303" w:type="dxa"/>
          </w:tcPr>
          <w:p w:rsidR="008F3AD5" w:rsidRPr="00AC5002" w:rsidRDefault="008F3AD5" w:rsidP="00AC5002">
            <w:pPr>
              <w:jc w:val="both"/>
            </w:pPr>
          </w:p>
          <w:p w:rsidR="008F3AD5" w:rsidRPr="00AC5002" w:rsidRDefault="008F3AD5" w:rsidP="00AC5002">
            <w:pPr>
              <w:jc w:val="both"/>
            </w:pPr>
            <w:r w:rsidRPr="00AC5002">
              <w:t xml:space="preserve">Od </w:t>
            </w:r>
            <w:r>
              <w:t>0</w:t>
            </w:r>
            <w:r w:rsidRPr="00AC5002">
              <w:t>1.08.201</w:t>
            </w:r>
            <w:r>
              <w:t>9</w:t>
            </w:r>
          </w:p>
          <w:p w:rsidR="008F3AD5" w:rsidRPr="00AC5002" w:rsidRDefault="008F3AD5" w:rsidP="00AC5002">
            <w:pPr>
              <w:jc w:val="both"/>
            </w:pPr>
            <w:r w:rsidRPr="00AC5002">
              <w:t>Do - dwa lata</w:t>
            </w:r>
          </w:p>
        </w:tc>
        <w:tc>
          <w:tcPr>
            <w:tcW w:w="2303" w:type="dxa"/>
          </w:tcPr>
          <w:p w:rsidR="008F3AD5" w:rsidRPr="00AC5002" w:rsidRDefault="008F3AD5" w:rsidP="001A785C"/>
        </w:tc>
      </w:tr>
    </w:tbl>
    <w:p w:rsidR="008F3AD5" w:rsidRDefault="008F3AD5" w:rsidP="00495FC3">
      <w:pPr>
        <w:jc w:val="both"/>
      </w:pPr>
    </w:p>
    <w:p w:rsidR="008F3AD5" w:rsidRDefault="008F3AD5" w:rsidP="00495FC3">
      <w:pPr>
        <w:pStyle w:val="ListParagraph"/>
        <w:numPr>
          <w:ilvl w:val="0"/>
          <w:numId w:val="1"/>
        </w:numPr>
        <w:jc w:val="both"/>
      </w:pPr>
      <w:r>
        <w:t xml:space="preserve">Oświadczamy, że podana kwota obejmuje przedmiot Zamówienia określony w Specyfikacji Istotnych Warunków Zamówienia stosownie do wymogów określonych w SIWZ </w:t>
      </w:r>
    </w:p>
    <w:p w:rsidR="008F3AD5" w:rsidRDefault="008F3AD5" w:rsidP="00495FC3">
      <w:pPr>
        <w:pStyle w:val="ListParagraph"/>
        <w:numPr>
          <w:ilvl w:val="0"/>
          <w:numId w:val="1"/>
        </w:numPr>
        <w:jc w:val="both"/>
      </w:pPr>
      <w:r>
        <w:t>Oświadczamy, że Wykonawca zapoznał się z treścią ogłoszenia oraz ze Specyfikacją Istotnych Warunków Zamówienia</w:t>
      </w:r>
    </w:p>
    <w:p w:rsidR="008F3AD5" w:rsidRDefault="008F3AD5" w:rsidP="00495FC3">
      <w:pPr>
        <w:pStyle w:val="ListParagraph"/>
        <w:numPr>
          <w:ilvl w:val="0"/>
          <w:numId w:val="1"/>
        </w:numPr>
        <w:jc w:val="both"/>
      </w:pPr>
      <w:r>
        <w:t>Oświadczamy, że Wykonawca zapoznał się z treścią przedmiotu zamówienia i akceptuje obowiązki z niego wynikające.</w:t>
      </w:r>
    </w:p>
    <w:p w:rsidR="008F3AD5" w:rsidRDefault="008F3AD5" w:rsidP="00495FC3">
      <w:pPr>
        <w:pStyle w:val="ListParagraph"/>
        <w:numPr>
          <w:ilvl w:val="0"/>
          <w:numId w:val="1"/>
        </w:numPr>
        <w:jc w:val="both"/>
      </w:pPr>
      <w:r>
        <w:t>Oświadczamy, że Wykonawca zapoznał się z treścią projektu umowy, stanowiącej załącznik do Specyfikacji Istotnych Warunków Zamówienia. Akceptujemy treść umowy. W przypadku wybrania oferty Wykonawca zobowiązuje się podpisania przedmiotowej umowy z terminie określonym ustawą PZP.</w:t>
      </w:r>
    </w:p>
    <w:p w:rsidR="008F3AD5" w:rsidRPr="00A12381" w:rsidRDefault="008F3AD5" w:rsidP="00495FC3">
      <w:pPr>
        <w:pStyle w:val="ListParagraph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Wykonawca potwierdza</w:t>
      </w:r>
      <w:r w:rsidRPr="00A12381">
        <w:rPr>
          <w:sz w:val="24"/>
          <w:szCs w:val="24"/>
        </w:rPr>
        <w:t xml:space="preserve"> związanie niniejszą ofertą przez okres 30-ciu dni, licząc od dnia upływu terminu składania ofert.</w:t>
      </w:r>
    </w:p>
    <w:p w:rsidR="008F3AD5" w:rsidRDefault="008F3AD5" w:rsidP="00495FC3">
      <w:pPr>
        <w:pStyle w:val="WW-Tekstpodstawowy3"/>
        <w:widowControl/>
        <w:suppressAutoHyphens w:val="0"/>
        <w:ind w:left="720" w:hanging="720"/>
        <w:rPr>
          <w:rFonts w:ascii="Calibri" w:hAnsi="Calibri"/>
          <w:kern w:val="0"/>
          <w:sz w:val="24"/>
          <w:szCs w:val="24"/>
        </w:rPr>
      </w:pPr>
    </w:p>
    <w:p w:rsidR="008F3AD5" w:rsidRDefault="008F3AD5" w:rsidP="00495FC3">
      <w:pPr>
        <w:jc w:val="both"/>
      </w:pPr>
    </w:p>
    <w:p w:rsidR="008F3AD5" w:rsidRDefault="008F3AD5" w:rsidP="00495FC3">
      <w:pPr>
        <w:jc w:val="both"/>
      </w:pPr>
      <w:r>
        <w:t>Korespondencję należy kierować na adres mailowy: ………………………………………………………………</w:t>
      </w:r>
    </w:p>
    <w:p w:rsidR="008F3AD5" w:rsidRDefault="008F3AD5" w:rsidP="00495FC3">
      <w:pPr>
        <w:jc w:val="both"/>
      </w:pPr>
    </w:p>
    <w:p w:rsidR="008F3AD5" w:rsidRDefault="008F3AD5" w:rsidP="00495FC3">
      <w:pPr>
        <w:jc w:val="both"/>
      </w:pPr>
    </w:p>
    <w:p w:rsidR="008F3AD5" w:rsidRDefault="008F3AD5" w:rsidP="00495FC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……………………………………………………………………..</w:t>
      </w:r>
    </w:p>
    <w:p w:rsidR="008F3AD5" w:rsidRDefault="008F3AD5" w:rsidP="00495FC3">
      <w:pPr>
        <w:ind w:left="5664" w:firstLine="708"/>
        <w:jc w:val="both"/>
      </w:pPr>
      <w:r>
        <w:t>Podpis Wykonawcy</w:t>
      </w:r>
    </w:p>
    <w:p w:rsidR="008F3AD5" w:rsidRDefault="008F3AD5"/>
    <w:sectPr w:rsidR="008F3AD5" w:rsidSect="004F42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268F2"/>
    <w:multiLevelType w:val="hybridMultilevel"/>
    <w:tmpl w:val="FA48638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7AAB"/>
    <w:rsid w:val="0004071B"/>
    <w:rsid w:val="001A785C"/>
    <w:rsid w:val="002A7C21"/>
    <w:rsid w:val="0034113B"/>
    <w:rsid w:val="00367AAB"/>
    <w:rsid w:val="00383EDD"/>
    <w:rsid w:val="0043111D"/>
    <w:rsid w:val="00495FC3"/>
    <w:rsid w:val="004F425A"/>
    <w:rsid w:val="00697E37"/>
    <w:rsid w:val="007B34E7"/>
    <w:rsid w:val="007E484D"/>
    <w:rsid w:val="00850996"/>
    <w:rsid w:val="008C303B"/>
    <w:rsid w:val="008D1F56"/>
    <w:rsid w:val="008F3AD5"/>
    <w:rsid w:val="00990B34"/>
    <w:rsid w:val="00A12381"/>
    <w:rsid w:val="00AB3194"/>
    <w:rsid w:val="00AC5002"/>
    <w:rsid w:val="00AD0471"/>
    <w:rsid w:val="00B85989"/>
    <w:rsid w:val="00D31F01"/>
    <w:rsid w:val="00DA5091"/>
    <w:rsid w:val="00EF46AB"/>
    <w:rsid w:val="00F23A23"/>
    <w:rsid w:val="00F8156C"/>
    <w:rsid w:val="00F963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FC3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95FC3"/>
    <w:pPr>
      <w:ind w:left="720"/>
      <w:contextualSpacing/>
    </w:pPr>
  </w:style>
  <w:style w:type="table" w:styleId="TableGrid">
    <w:name w:val="Table Grid"/>
    <w:basedOn w:val="TableNormal"/>
    <w:uiPriority w:val="99"/>
    <w:rsid w:val="00495FC3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W-Tekstpodstawowy3">
    <w:name w:val="WW-Tekst podstawowy 3"/>
    <w:basedOn w:val="Normal"/>
    <w:uiPriority w:val="99"/>
    <w:rsid w:val="00495FC3"/>
    <w:pPr>
      <w:widowControl w:val="0"/>
      <w:suppressAutoHyphens/>
      <w:spacing w:after="0" w:line="240" w:lineRule="auto"/>
    </w:pPr>
    <w:rPr>
      <w:rFonts w:ascii="Times New Roman" w:eastAsia="Calibri" w:hAnsi="Times New Roman"/>
      <w:kern w:val="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2</Pages>
  <Words>303</Words>
  <Characters>1821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Tust-Kopeć Dominika</dc:creator>
  <cp:keywords/>
  <dc:description/>
  <cp:lastModifiedBy>m.siedlecka</cp:lastModifiedBy>
  <cp:revision>11</cp:revision>
  <cp:lastPrinted>2019-07-09T06:19:00Z</cp:lastPrinted>
  <dcterms:created xsi:type="dcterms:W3CDTF">2017-06-12T11:59:00Z</dcterms:created>
  <dcterms:modified xsi:type="dcterms:W3CDTF">2019-07-09T06:21:00Z</dcterms:modified>
</cp:coreProperties>
</file>